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17BD64" w14:textId="77777777" w:rsidR="00DD5B8A" w:rsidRDefault="002B2F8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u w:val="single"/>
        </w:rPr>
        <w:t>Alice CLOPTON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14:paraId="25C9641F" w14:textId="77777777" w:rsidR="002B2F8C" w:rsidRDefault="002B2F8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12B4FB" w14:textId="77777777" w:rsidR="002B2F8C" w:rsidRDefault="002B2F8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B5D21A" w14:textId="77777777" w:rsidR="002B2F8C" w:rsidRDefault="002B2F8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William Clopton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Kentwell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d.1446)(q.v.) and Margery Drury(q.v.).</w:t>
      </w:r>
    </w:p>
    <w:p w14:paraId="2C4A363E" w14:textId="77777777" w:rsidR="002B2F8C" w:rsidRDefault="002B2F8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(I.G.I.)</w:t>
      </w:r>
    </w:p>
    <w:p w14:paraId="360FB9AC" w14:textId="77777777" w:rsidR="002B2F8C" w:rsidRDefault="002B2F8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Harleston</w:t>
      </w:r>
      <w:proofErr w:type="spellEnd"/>
      <w:r>
        <w:rPr>
          <w:rFonts w:ascii="Times New Roman" w:hAnsi="Times New Roman" w:cs="Times New Roman"/>
          <w:sz w:val="24"/>
          <w:szCs w:val="24"/>
        </w:rPr>
        <w:t>.  (ibid.)</w:t>
      </w:r>
    </w:p>
    <w:p w14:paraId="1452CA76" w14:textId="77777777" w:rsidR="002B2F8C" w:rsidRDefault="002B2F8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2DD594" w14:textId="77777777" w:rsidR="002B2F8C" w:rsidRDefault="002B2F8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6757E5" w14:textId="77777777" w:rsidR="002B2F8C" w:rsidRPr="002B2F8C" w:rsidRDefault="002B2F8C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31 October 2015</w:t>
      </w:r>
    </w:p>
    <w:sectPr w:rsidR="002B2F8C" w:rsidRPr="002B2F8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F585E" w14:textId="77777777" w:rsidR="002B2F8C" w:rsidRDefault="002B2F8C" w:rsidP="00564E3C">
      <w:pPr>
        <w:spacing w:after="0" w:line="240" w:lineRule="auto"/>
      </w:pPr>
      <w:r>
        <w:separator/>
      </w:r>
    </w:p>
  </w:endnote>
  <w:endnote w:type="continuationSeparator" w:id="0">
    <w:p w14:paraId="1D8BF545" w14:textId="77777777" w:rsidR="002B2F8C" w:rsidRDefault="002B2F8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06EEB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55B75" w14:textId="77777777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26BCE">
      <w:rPr>
        <w:rFonts w:ascii="Times New Roman" w:hAnsi="Times New Roman" w:cs="Times New Roman"/>
        <w:noProof/>
        <w:sz w:val="24"/>
        <w:szCs w:val="24"/>
      </w:rPr>
      <w:t>14 January 2019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0A727F48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9BA54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3D0D2" w14:textId="77777777" w:rsidR="002B2F8C" w:rsidRDefault="002B2F8C" w:rsidP="00564E3C">
      <w:pPr>
        <w:spacing w:after="0" w:line="240" w:lineRule="auto"/>
      </w:pPr>
      <w:r>
        <w:separator/>
      </w:r>
    </w:p>
  </w:footnote>
  <w:footnote w:type="continuationSeparator" w:id="0">
    <w:p w14:paraId="1232816A" w14:textId="77777777" w:rsidR="002B2F8C" w:rsidRDefault="002B2F8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2A5258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B2D01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E72A1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F8C"/>
    <w:rsid w:val="002B2F8C"/>
    <w:rsid w:val="00372DC6"/>
    <w:rsid w:val="00564E3C"/>
    <w:rsid w:val="0064591D"/>
    <w:rsid w:val="00726BC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EF1E7"/>
  <w15:chartTrackingRefBased/>
  <w15:docId w15:val="{44A23121-BF06-45BD-A014-72AFCC32D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2015-10-31T16:34:00Z</dcterms:created>
  <dcterms:modified xsi:type="dcterms:W3CDTF">2019-01-14T08:33:00Z</dcterms:modified>
</cp:coreProperties>
</file>